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B01" w:rsidRPr="0092336A" w:rsidRDefault="00297B01" w:rsidP="00137E9E"/>
    <w:p w:rsidR="00297B01" w:rsidRDefault="00297B01" w:rsidP="00137E9E">
      <w:pPr>
        <w:framePr w:hSpace="141" w:wrap="around" w:vAnchor="text" w:hAnchor="page" w:x="5841" w:y="1"/>
        <w:rPr>
          <w:noProof/>
        </w:rPr>
      </w:pPr>
      <w:r w:rsidRPr="004821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297B01" w:rsidRDefault="00297B01" w:rsidP="00137E9E">
      <w:pPr>
        <w:pStyle w:val="Heading1"/>
        <w:rPr>
          <w:b/>
        </w:rPr>
      </w:pPr>
    </w:p>
    <w:p w:rsidR="00297B01" w:rsidRDefault="00297B01" w:rsidP="00137E9E">
      <w:pPr>
        <w:pStyle w:val="Heading1"/>
        <w:jc w:val="left"/>
        <w:rPr>
          <w:b/>
          <w:lang w:val="ru-RU"/>
        </w:rPr>
      </w:pPr>
    </w:p>
    <w:p w:rsidR="00297B01" w:rsidRDefault="00297B01" w:rsidP="00137E9E">
      <w:pPr>
        <w:pStyle w:val="Heading1"/>
        <w:jc w:val="left"/>
        <w:rPr>
          <w:b/>
          <w:lang w:val="ru-RU"/>
        </w:rPr>
      </w:pPr>
    </w:p>
    <w:p w:rsidR="00297B01" w:rsidRDefault="00297B01" w:rsidP="00137E9E">
      <w:pPr>
        <w:pStyle w:val="Heading1"/>
        <w:jc w:val="left"/>
        <w:rPr>
          <w:b/>
          <w:lang w:val="ru-RU"/>
        </w:rPr>
      </w:pPr>
    </w:p>
    <w:p w:rsidR="00297B01" w:rsidRDefault="00297B01" w:rsidP="00137E9E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297B01" w:rsidRDefault="00297B01" w:rsidP="00137E9E"/>
    <w:p w:rsidR="00297B01" w:rsidRDefault="00297B01" w:rsidP="00137E9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297B01" w:rsidRDefault="00297B01" w:rsidP="00137E9E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РАЙОН</w:t>
      </w:r>
    </w:p>
    <w:p w:rsidR="00297B01" w:rsidRDefault="00297B01" w:rsidP="00137E9E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297B01" w:rsidRPr="00541AF3" w:rsidRDefault="00297B01" w:rsidP="00137E9E">
      <w:pPr>
        <w:jc w:val="center"/>
        <w:rPr>
          <w:b/>
          <w:sz w:val="28"/>
        </w:rPr>
      </w:pPr>
    </w:p>
    <w:p w:rsidR="00297B01" w:rsidRDefault="00297B01" w:rsidP="00137E9E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297B01" w:rsidRPr="001644A9" w:rsidRDefault="00297B01" w:rsidP="00137E9E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297B01" w:rsidRPr="000917CC" w:rsidRDefault="00297B01" w:rsidP="00137E9E">
      <w:pPr>
        <w:jc w:val="center"/>
        <w:rPr>
          <w:b/>
          <w:sz w:val="28"/>
          <w:lang w:val="uk-UA"/>
        </w:rPr>
      </w:pPr>
    </w:p>
    <w:p w:rsidR="00297B01" w:rsidRPr="00690794" w:rsidRDefault="00297B01" w:rsidP="00137E9E">
      <w:pPr>
        <w:jc w:val="both"/>
        <w:rPr>
          <w:sz w:val="28"/>
          <w:lang w:val="uk-UA"/>
        </w:rPr>
      </w:pPr>
      <w:r>
        <w:rPr>
          <w:sz w:val="28"/>
          <w:lang w:val="uk-UA"/>
        </w:rPr>
        <w:t>18 травня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№ 146-к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97B01" w:rsidRDefault="00297B01" w:rsidP="00137E9E">
      <w:pPr>
        <w:pStyle w:val="Title"/>
      </w:pPr>
    </w:p>
    <w:p w:rsidR="00297B01" w:rsidRDefault="00297B01" w:rsidP="006D3BEF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покладання тимчасового виконання обов</w:t>
      </w:r>
      <w:r w:rsidRPr="00137E9E">
        <w:rPr>
          <w:b/>
          <w:sz w:val="28"/>
        </w:rPr>
        <w:t>`</w:t>
      </w:r>
      <w:r>
        <w:rPr>
          <w:b/>
          <w:sz w:val="28"/>
          <w:lang w:val="uk-UA"/>
        </w:rPr>
        <w:t>язків  директора  Комунального підприємства  «Житловик» на Іванова І.І.</w:t>
      </w:r>
    </w:p>
    <w:p w:rsidR="00297B01" w:rsidRDefault="00297B01" w:rsidP="00137E9E">
      <w:pPr>
        <w:jc w:val="center"/>
        <w:rPr>
          <w:b/>
          <w:sz w:val="28"/>
          <w:lang w:val="uk-UA"/>
        </w:rPr>
      </w:pPr>
    </w:p>
    <w:p w:rsidR="00297B01" w:rsidRDefault="00297B01" w:rsidP="00174DE5">
      <w:pPr>
        <w:pStyle w:val="BodyTextIndent2"/>
        <w:spacing w:line="276" w:lineRule="auto"/>
        <w:ind w:left="0" w:firstLine="708"/>
        <w:jc w:val="both"/>
        <w:rPr>
          <w:bCs/>
          <w:sz w:val="28"/>
          <w:szCs w:val="28"/>
          <w:lang w:val="uk-UA"/>
        </w:rPr>
      </w:pPr>
      <w:r w:rsidRPr="000917CC">
        <w:rPr>
          <w:sz w:val="28"/>
          <w:szCs w:val="28"/>
          <w:lang w:val="uk-UA"/>
        </w:rPr>
        <w:t>Вiдповiдно</w:t>
      </w:r>
      <w:r>
        <w:rPr>
          <w:sz w:val="28"/>
          <w:szCs w:val="28"/>
          <w:lang w:val="uk-UA"/>
        </w:rPr>
        <w:t xml:space="preserve"> до пункту 10  частини 4 статті  42, пункту 8 статті 59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  Порядку застосування контрактної форми трудового договору з керівником підприємства, що є у державній власності, затвердженого Постановою  Кабінету Міністрів №203 від 19 березня 1993 року</w:t>
      </w:r>
      <w:r>
        <w:rPr>
          <w:bCs/>
          <w:sz w:val="28"/>
          <w:szCs w:val="28"/>
          <w:lang w:val="uk-UA"/>
        </w:rPr>
        <w:t>, Статуту комунального підприємства «Житловик» , затвердженого  рішенням Арцизької міської ради  №286-</w:t>
      </w:r>
      <w:r>
        <w:rPr>
          <w:bCs/>
          <w:sz w:val="28"/>
          <w:szCs w:val="28"/>
          <w:lang w:val="en-US"/>
        </w:rPr>
        <w:t>VII</w:t>
      </w:r>
      <w:r>
        <w:rPr>
          <w:bCs/>
          <w:sz w:val="28"/>
          <w:szCs w:val="28"/>
          <w:lang w:val="uk-UA"/>
        </w:rPr>
        <w:t xml:space="preserve"> від 30 червня 2016 року, розглянувши заяву механіка-водія Комунального підприємства «Житловик»  Іванова І.І. від  18 травня 2021 року:</w:t>
      </w:r>
    </w:p>
    <w:p w:rsidR="00297B01" w:rsidRDefault="00297B01" w:rsidP="00751AC4">
      <w:pPr>
        <w:pStyle w:val="BodyTextIndent2"/>
        <w:spacing w:line="27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Покласти тимчасове виконання обов’язків  директора  Комунального підприємства «Житловик»  на Іванова Івана Івановича з 19 травня 2021 року до призначення керівника в порядку, передбаченому чинним законодавством, з укладанням відповідного контракту.</w:t>
      </w:r>
    </w:p>
    <w:p w:rsidR="00297B01" w:rsidRDefault="00297B01" w:rsidP="00751AC4">
      <w:pPr>
        <w:pStyle w:val="BodyTextIndent2"/>
        <w:spacing w:line="27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право першого підпису тимчасово </w:t>
      </w:r>
      <w:bookmarkStart w:id="0" w:name="_GoBack"/>
      <w:bookmarkEnd w:id="0"/>
      <w:r>
        <w:rPr>
          <w:sz w:val="28"/>
          <w:szCs w:val="28"/>
          <w:lang w:val="uk-UA"/>
        </w:rPr>
        <w:t>виконуючому обов’язки  директора Комунального підприємства «Житловик» Іванову І.І.</w:t>
      </w:r>
    </w:p>
    <w:p w:rsidR="00297B01" w:rsidRDefault="00297B01" w:rsidP="00751AC4">
      <w:pPr>
        <w:pStyle w:val="BodyTextIndent2"/>
        <w:spacing w:line="276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 даного розпорядження покласти на першого заступника міського голови Бахчеван Т.Д.</w:t>
      </w:r>
    </w:p>
    <w:p w:rsidR="00297B01" w:rsidRDefault="00297B01" w:rsidP="00751AC4">
      <w:pPr>
        <w:pStyle w:val="Heading2"/>
        <w:spacing w:line="276" w:lineRule="auto"/>
      </w:pPr>
      <w:r>
        <w:tab/>
        <w:t>Підстава: заява Іванова І.І. від 18 травня 2021 року.</w:t>
      </w:r>
    </w:p>
    <w:p w:rsidR="00297B01" w:rsidRDefault="00297B01" w:rsidP="006D3BEF">
      <w:pPr>
        <w:rPr>
          <w:lang w:val="uk-UA"/>
        </w:rPr>
      </w:pPr>
    </w:p>
    <w:p w:rsidR="00297B01" w:rsidRPr="000917CC" w:rsidRDefault="00297B01" w:rsidP="00137E9E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297B01" w:rsidRDefault="00297B01" w:rsidP="00137E9E">
      <w:pPr>
        <w:pStyle w:val="Heading2"/>
      </w:pPr>
    </w:p>
    <w:p w:rsidR="00297B01" w:rsidRDefault="00297B01" w:rsidP="00137E9E">
      <w:pPr>
        <w:pStyle w:val="Heading2"/>
      </w:pPr>
    </w:p>
    <w:p w:rsidR="00297B01" w:rsidRDefault="00297B01" w:rsidP="00137E9E">
      <w:pPr>
        <w:pStyle w:val="Heading2"/>
      </w:pPr>
      <w:r>
        <w:t>З розпорядженням ознайомлений</w:t>
      </w:r>
      <w:r>
        <w:tab/>
        <w:t>_____________      І.Іванов</w:t>
      </w:r>
    </w:p>
    <w:p w:rsidR="00297B01" w:rsidRDefault="00297B01" w:rsidP="00137E9E"/>
    <w:p w:rsidR="00297B01" w:rsidRDefault="00297B01" w:rsidP="00850E4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7B01" w:rsidRDefault="00297B01" w:rsidP="00850E4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7B01" w:rsidRDefault="00297B01" w:rsidP="00850E4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7B01" w:rsidRPr="00E96A52" w:rsidRDefault="00297B01" w:rsidP="00850E4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97B01" w:rsidRPr="00E96A52" w:rsidRDefault="00297B01" w:rsidP="00850E4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18 травня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146 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97B01" w:rsidRDefault="00297B01" w:rsidP="00850E4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7B01" w:rsidRPr="00D06B82" w:rsidRDefault="00297B01" w:rsidP="00D06B82">
      <w:pPr>
        <w:jc w:val="both"/>
        <w:rPr>
          <w:sz w:val="28"/>
          <w:lang w:val="uk-UA"/>
        </w:rPr>
      </w:pPr>
      <w:r>
        <w:rPr>
          <w:sz w:val="28"/>
          <w:lang w:val="uk-UA"/>
        </w:rPr>
        <w:t>«</w:t>
      </w:r>
      <w:r w:rsidRPr="00D06B82">
        <w:rPr>
          <w:sz w:val="28"/>
          <w:lang w:val="uk-UA"/>
        </w:rPr>
        <w:t>Про покладання тимчасового виконання обов</w:t>
      </w:r>
      <w:r w:rsidRPr="00D06B82">
        <w:rPr>
          <w:sz w:val="28"/>
        </w:rPr>
        <w:t>`</w:t>
      </w:r>
      <w:r w:rsidRPr="00D06B82">
        <w:rPr>
          <w:sz w:val="28"/>
          <w:lang w:val="uk-UA"/>
        </w:rPr>
        <w:t>язків  директора  комунального підприємства  «Житловик» на Іванова І.І.</w:t>
      </w:r>
      <w:r>
        <w:rPr>
          <w:sz w:val="28"/>
          <w:lang w:val="uk-UA"/>
        </w:rPr>
        <w:t>»</w:t>
      </w:r>
    </w:p>
    <w:p w:rsidR="00297B01" w:rsidRPr="00A84420" w:rsidRDefault="00297B01" w:rsidP="00850E4B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97B01" w:rsidRDefault="00297B01" w:rsidP="00850E4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97B01" w:rsidRDefault="00297B01" w:rsidP="00850E4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97B01" w:rsidRPr="00CF77D5" w:rsidRDefault="00297B01" w:rsidP="00850E4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97B01" w:rsidRPr="00E05F39" w:rsidRDefault="00297B01" w:rsidP="00850E4B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Арцизькогоміськогоголови</w:t>
      </w:r>
    </w:p>
    <w:p w:rsidR="00297B01" w:rsidRPr="00E05F39" w:rsidRDefault="00297B01" w:rsidP="00850E4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297B01" w:rsidRPr="00E05F39" w:rsidRDefault="00297B01" w:rsidP="00850E4B">
      <w:pPr>
        <w:rPr>
          <w:b/>
          <w:sz w:val="28"/>
          <w:szCs w:val="28"/>
        </w:rPr>
      </w:pPr>
    </w:p>
    <w:p w:rsidR="00297B01" w:rsidRDefault="00297B01" w:rsidP="00850E4B">
      <w:pPr>
        <w:rPr>
          <w:sz w:val="28"/>
          <w:szCs w:val="28"/>
        </w:rPr>
      </w:pPr>
    </w:p>
    <w:p w:rsidR="00297B01" w:rsidRPr="00E05F39" w:rsidRDefault="00297B01" w:rsidP="00850E4B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юридичноговідділуміськоїради</w:t>
      </w:r>
    </w:p>
    <w:p w:rsidR="00297B01" w:rsidRPr="00E05F39" w:rsidRDefault="00297B01" w:rsidP="00850E4B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297B01" w:rsidRPr="00E05F39" w:rsidRDefault="00297B01" w:rsidP="00850E4B">
      <w:pPr>
        <w:rPr>
          <w:sz w:val="28"/>
          <w:szCs w:val="28"/>
        </w:rPr>
      </w:pPr>
    </w:p>
    <w:p w:rsidR="00297B01" w:rsidRDefault="00297B01" w:rsidP="00850E4B">
      <w:pPr>
        <w:rPr>
          <w:sz w:val="28"/>
          <w:szCs w:val="28"/>
        </w:rPr>
      </w:pPr>
    </w:p>
    <w:p w:rsidR="00297B01" w:rsidRDefault="00297B01" w:rsidP="00850E4B">
      <w:pPr>
        <w:rPr>
          <w:sz w:val="28"/>
          <w:szCs w:val="28"/>
        </w:rPr>
      </w:pPr>
      <w:r w:rsidRPr="00E05F39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організаційної та кадровоїроботи</w:t>
      </w:r>
    </w:p>
    <w:p w:rsidR="00297B01" w:rsidRPr="00E05F39" w:rsidRDefault="00297B01" w:rsidP="00850E4B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297B01" w:rsidRPr="00E05F39" w:rsidRDefault="00297B01" w:rsidP="00850E4B">
      <w:pPr>
        <w:rPr>
          <w:sz w:val="28"/>
          <w:szCs w:val="28"/>
        </w:rPr>
      </w:pPr>
    </w:p>
    <w:p w:rsidR="00297B01" w:rsidRDefault="00297B01" w:rsidP="00850E4B"/>
    <w:p w:rsidR="00297B01" w:rsidRDefault="00297B01" w:rsidP="00850E4B"/>
    <w:p w:rsidR="00297B01" w:rsidRPr="00BD73DB" w:rsidRDefault="00297B01" w:rsidP="00850E4B"/>
    <w:p w:rsidR="00297B01" w:rsidRDefault="00297B01" w:rsidP="00850E4B"/>
    <w:p w:rsidR="00297B01" w:rsidRDefault="00297B01" w:rsidP="00850E4B"/>
    <w:p w:rsidR="00297B01" w:rsidRPr="006D7188" w:rsidRDefault="00297B01" w:rsidP="00850E4B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головнийспеціаліст по роботі з персоналом</w:t>
      </w:r>
    </w:p>
    <w:p w:rsidR="00297B01" w:rsidRDefault="00297B01" w:rsidP="00137E9E"/>
    <w:sectPr w:rsidR="00297B01" w:rsidSect="007A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7E9E"/>
    <w:rsid w:val="000917CC"/>
    <w:rsid w:val="000A5F64"/>
    <w:rsid w:val="000B4F63"/>
    <w:rsid w:val="00137E9E"/>
    <w:rsid w:val="001644A9"/>
    <w:rsid w:val="00174DE5"/>
    <w:rsid w:val="0023472B"/>
    <w:rsid w:val="00297B01"/>
    <w:rsid w:val="003010A8"/>
    <w:rsid w:val="00330011"/>
    <w:rsid w:val="0048212C"/>
    <w:rsid w:val="004E6BA1"/>
    <w:rsid w:val="00541AF3"/>
    <w:rsid w:val="006102FA"/>
    <w:rsid w:val="00665D5D"/>
    <w:rsid w:val="00690794"/>
    <w:rsid w:val="006D3BEF"/>
    <w:rsid w:val="006D7188"/>
    <w:rsid w:val="00727FC7"/>
    <w:rsid w:val="00751AC4"/>
    <w:rsid w:val="007735AB"/>
    <w:rsid w:val="007A2491"/>
    <w:rsid w:val="007A65C8"/>
    <w:rsid w:val="008124AE"/>
    <w:rsid w:val="00850E4B"/>
    <w:rsid w:val="0092336A"/>
    <w:rsid w:val="00A84420"/>
    <w:rsid w:val="00BB556E"/>
    <w:rsid w:val="00BB5903"/>
    <w:rsid w:val="00BD73DB"/>
    <w:rsid w:val="00CE5B2A"/>
    <w:rsid w:val="00CF77D5"/>
    <w:rsid w:val="00D06B82"/>
    <w:rsid w:val="00D3554C"/>
    <w:rsid w:val="00DB1A98"/>
    <w:rsid w:val="00DB43FD"/>
    <w:rsid w:val="00DE6D4E"/>
    <w:rsid w:val="00E05F39"/>
    <w:rsid w:val="00E96A52"/>
    <w:rsid w:val="00FA78CD"/>
    <w:rsid w:val="00FC5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E9E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7E9E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7E9E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7E9E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37E9E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137E9E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137E9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37E9E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37E9E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137E9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37E9E"/>
    <w:rPr>
      <w:rFonts w:ascii="Times New Roman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137E9E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Calibri" w:hAnsi="Courier New" w:cs="Courier New"/>
      <w:kern w:val="1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37E9E"/>
    <w:rPr>
      <w:rFonts w:ascii="Courier New" w:eastAsia="Times New Roman" w:hAnsi="Courier New" w:cs="Courier New"/>
      <w:kern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37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7E9E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850E4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446</TotalTime>
  <Pages>2</Pages>
  <Words>372</Words>
  <Characters>2127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11</cp:revision>
  <cp:lastPrinted>2021-05-21T09:49:00Z</cp:lastPrinted>
  <dcterms:created xsi:type="dcterms:W3CDTF">2021-05-19T11:54:00Z</dcterms:created>
  <dcterms:modified xsi:type="dcterms:W3CDTF">2022-01-11T10:28:00Z</dcterms:modified>
</cp:coreProperties>
</file>